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52738" w14:textId="59454318" w:rsidR="00BD6387" w:rsidRDefault="00BD63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KYCHLEY</w:t>
      </w:r>
      <w:r>
        <w:rPr>
          <w:rFonts w:cs="Times New Roman"/>
          <w:szCs w:val="24"/>
        </w:rPr>
        <w:t xml:space="preserve">       (d.ca.1434)</w:t>
      </w:r>
    </w:p>
    <w:p w14:paraId="1AEE2172" w14:textId="77777777" w:rsidR="00BD6387" w:rsidRDefault="00BD6387" w:rsidP="009139A6">
      <w:pPr>
        <w:pStyle w:val="NoSpacing"/>
        <w:rPr>
          <w:rFonts w:cs="Times New Roman"/>
          <w:szCs w:val="24"/>
        </w:rPr>
      </w:pPr>
    </w:p>
    <w:p w14:paraId="77721A8B" w14:textId="77777777" w:rsidR="00BD6387" w:rsidRDefault="00BD6387" w:rsidP="009139A6">
      <w:pPr>
        <w:pStyle w:val="NoSpacing"/>
        <w:rPr>
          <w:rFonts w:cs="Times New Roman"/>
          <w:szCs w:val="24"/>
        </w:rPr>
      </w:pPr>
    </w:p>
    <w:p w14:paraId="65C3A904" w14:textId="789D2262" w:rsidR="00BD6387" w:rsidRDefault="00BD63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Oct.1434</w:t>
      </w:r>
      <w:r>
        <w:rPr>
          <w:rFonts w:cs="Times New Roman"/>
          <w:szCs w:val="24"/>
        </w:rPr>
        <w:tab/>
        <w:t>Writ of diem clausit extremum to the Escheator of Norfolk.</w:t>
      </w:r>
    </w:p>
    <w:p w14:paraId="201BDEB6" w14:textId="2176E3DE" w:rsidR="00BD6387" w:rsidRDefault="00BD63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1430-1 p 215)</w:t>
      </w:r>
    </w:p>
    <w:p w14:paraId="3B329A5E" w14:textId="77777777" w:rsidR="00BD6387" w:rsidRDefault="00BD6387" w:rsidP="009139A6">
      <w:pPr>
        <w:pStyle w:val="NoSpacing"/>
        <w:rPr>
          <w:rFonts w:cs="Times New Roman"/>
          <w:szCs w:val="24"/>
        </w:rPr>
      </w:pPr>
    </w:p>
    <w:p w14:paraId="30FF0BC8" w14:textId="77777777" w:rsidR="00BD6387" w:rsidRDefault="00BD6387" w:rsidP="009139A6">
      <w:pPr>
        <w:pStyle w:val="NoSpacing"/>
        <w:rPr>
          <w:rFonts w:cs="Times New Roman"/>
          <w:szCs w:val="24"/>
        </w:rPr>
      </w:pPr>
    </w:p>
    <w:p w14:paraId="4981519D" w14:textId="4496CD71" w:rsidR="00BD6387" w:rsidRPr="00BD6387" w:rsidRDefault="00BD63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October 2024</w:t>
      </w:r>
    </w:p>
    <w:sectPr w:rsidR="00BD6387" w:rsidRPr="00BD63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534E9" w14:textId="77777777" w:rsidR="00BD6387" w:rsidRDefault="00BD6387" w:rsidP="009139A6">
      <w:r>
        <w:separator/>
      </w:r>
    </w:p>
  </w:endnote>
  <w:endnote w:type="continuationSeparator" w:id="0">
    <w:p w14:paraId="21DB221A" w14:textId="77777777" w:rsidR="00BD6387" w:rsidRDefault="00BD63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F9E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0C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FE1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37480" w14:textId="77777777" w:rsidR="00BD6387" w:rsidRDefault="00BD6387" w:rsidP="009139A6">
      <w:r>
        <w:separator/>
      </w:r>
    </w:p>
  </w:footnote>
  <w:footnote w:type="continuationSeparator" w:id="0">
    <w:p w14:paraId="6C08123F" w14:textId="77777777" w:rsidR="00BD6387" w:rsidRDefault="00BD63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47B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D0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424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387"/>
    <w:rsid w:val="000666E0"/>
    <w:rsid w:val="0019460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6387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FFD80"/>
  <w15:chartTrackingRefBased/>
  <w15:docId w15:val="{73BCF692-3F6F-4E7E-A028-B73F92B0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2024-10-10T19:18:00Z</dcterms:created>
  <dcterms:modified xsi:type="dcterms:W3CDTF">2024-10-10T19:21:00Z</dcterms:modified>
</cp:coreProperties>
</file>